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898B1" w14:textId="1B208CC2" w:rsidR="00BA00AB" w:rsidRDefault="00D903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SWYNERTON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73D96712" w14:textId="2E3A207A" w:rsidR="00D90350" w:rsidRDefault="00D903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Westminster. Widow.</w:t>
      </w:r>
    </w:p>
    <w:p w14:paraId="2564821A" w14:textId="77777777" w:rsidR="00D90350" w:rsidRDefault="00D90350" w:rsidP="009139A6">
      <w:pPr>
        <w:pStyle w:val="NoSpacing"/>
        <w:rPr>
          <w:rFonts w:cs="Times New Roman"/>
          <w:szCs w:val="24"/>
        </w:rPr>
      </w:pPr>
    </w:p>
    <w:p w14:paraId="756C10BD" w14:textId="77777777" w:rsidR="00D90350" w:rsidRDefault="00D90350" w:rsidP="009139A6">
      <w:pPr>
        <w:pStyle w:val="NoSpacing"/>
        <w:rPr>
          <w:rFonts w:cs="Times New Roman"/>
          <w:szCs w:val="24"/>
        </w:rPr>
      </w:pPr>
    </w:p>
    <w:p w14:paraId="03D1B7CD" w14:textId="5F56C49E" w:rsidR="00D90350" w:rsidRDefault="00D903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Apr.1423</w:t>
      </w:r>
      <w:r>
        <w:rPr>
          <w:rFonts w:cs="Times New Roman"/>
          <w:szCs w:val="24"/>
        </w:rPr>
        <w:tab/>
        <w:t xml:space="preserve">She was pardoned for not appearing to answer Robert </w:t>
      </w:r>
      <w:proofErr w:type="spellStart"/>
      <w:r>
        <w:rPr>
          <w:rFonts w:cs="Times New Roman"/>
          <w:szCs w:val="24"/>
        </w:rPr>
        <w:t>Bainburgh</w:t>
      </w:r>
      <w:proofErr w:type="spellEnd"/>
      <w:r>
        <w:rPr>
          <w:rFonts w:cs="Times New Roman"/>
          <w:szCs w:val="24"/>
        </w:rPr>
        <w:t xml:space="preserve"> of London(q.v.)</w:t>
      </w:r>
    </w:p>
    <w:p w14:paraId="4B5828F4" w14:textId="4BE41B8F" w:rsidR="00D90350" w:rsidRDefault="00D903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debt of 64s.   (C.P.R. 1422-29 p.28)</w:t>
      </w:r>
    </w:p>
    <w:p w14:paraId="3389AE84" w14:textId="77777777" w:rsidR="00D90350" w:rsidRDefault="00D90350" w:rsidP="009139A6">
      <w:pPr>
        <w:pStyle w:val="NoSpacing"/>
        <w:rPr>
          <w:rFonts w:cs="Times New Roman"/>
          <w:szCs w:val="24"/>
        </w:rPr>
      </w:pPr>
    </w:p>
    <w:p w14:paraId="3C58D9F8" w14:textId="77777777" w:rsidR="00D90350" w:rsidRDefault="00D90350" w:rsidP="009139A6">
      <w:pPr>
        <w:pStyle w:val="NoSpacing"/>
        <w:rPr>
          <w:rFonts w:cs="Times New Roman"/>
          <w:szCs w:val="24"/>
        </w:rPr>
      </w:pPr>
    </w:p>
    <w:p w14:paraId="4B5D4822" w14:textId="3A954D11" w:rsidR="00D90350" w:rsidRDefault="006B59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February 2024</w:t>
      </w:r>
    </w:p>
    <w:p w14:paraId="0879C5BE" w14:textId="063280B1" w:rsidR="006B59A8" w:rsidRPr="006B59A8" w:rsidRDefault="006B59A8" w:rsidP="009139A6">
      <w:pPr>
        <w:pStyle w:val="NoSpacing"/>
        <w:rPr>
          <w:rFonts w:cs="Times New Roman"/>
          <w:szCs w:val="24"/>
        </w:rPr>
      </w:pPr>
    </w:p>
    <w:sectPr w:rsidR="006B59A8" w:rsidRPr="006B59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51E31" w14:textId="77777777" w:rsidR="00D90350" w:rsidRDefault="00D90350" w:rsidP="009139A6">
      <w:r>
        <w:separator/>
      </w:r>
    </w:p>
  </w:endnote>
  <w:endnote w:type="continuationSeparator" w:id="0">
    <w:p w14:paraId="49929E2F" w14:textId="77777777" w:rsidR="00D90350" w:rsidRDefault="00D903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0CD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B03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0C6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0F649" w14:textId="77777777" w:rsidR="00D90350" w:rsidRDefault="00D90350" w:rsidP="009139A6">
      <w:r>
        <w:separator/>
      </w:r>
    </w:p>
  </w:footnote>
  <w:footnote w:type="continuationSeparator" w:id="0">
    <w:p w14:paraId="54C5E3CE" w14:textId="77777777" w:rsidR="00D90350" w:rsidRDefault="00D903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EF1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01E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47B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350"/>
    <w:rsid w:val="000666E0"/>
    <w:rsid w:val="002510B7"/>
    <w:rsid w:val="00270799"/>
    <w:rsid w:val="005C130B"/>
    <w:rsid w:val="006B59A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035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CD2A7"/>
  <w15:chartTrackingRefBased/>
  <w15:docId w15:val="{DA46305A-0866-4715-9321-4DD82D507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2024-02-29T12:31:00Z</dcterms:created>
  <dcterms:modified xsi:type="dcterms:W3CDTF">2024-02-29T13:04:00Z</dcterms:modified>
</cp:coreProperties>
</file>